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4"/>
      </w:tblGrid>
      <w:tr w:rsidR="00194213" w:rsidRPr="00732C1F" w:rsidTr="00194213">
        <w:trPr>
          <w:jc w:val="center"/>
        </w:trPr>
        <w:tc>
          <w:tcPr>
            <w:tcW w:w="10420" w:type="dxa"/>
            <w:vAlign w:val="center"/>
          </w:tcPr>
          <w:p w:rsidR="00194213" w:rsidRDefault="00194213" w:rsidP="00194213">
            <w:pP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  <w:p w:rsidR="00194213" w:rsidRDefault="00194213" w:rsidP="001942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Pr="00194213">
              <w:rPr>
                <w:color w:val="000000"/>
                <w:sz w:val="20"/>
                <w:szCs w:val="20"/>
              </w:rPr>
              <w:t>бщество с ограниченной ответственностью "ТрудЭксперт"; Регистрационный номер - 162 от 30.11.2015</w:t>
            </w:r>
          </w:p>
          <w:p w:rsidR="00194213" w:rsidRPr="00194213" w:rsidRDefault="00194213" w:rsidP="0019421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94213" w:rsidRPr="00732C1F" w:rsidTr="00194213">
        <w:trPr>
          <w:jc w:val="center"/>
        </w:trPr>
        <w:tc>
          <w:tcPr>
            <w:tcW w:w="10420" w:type="dxa"/>
            <w:vAlign w:val="center"/>
          </w:tcPr>
          <w:p w:rsidR="00194213" w:rsidRPr="00194213" w:rsidRDefault="00194213" w:rsidP="00194213">
            <w:pPr>
              <w:jc w:val="center"/>
              <w:rPr>
                <w:color w:val="000000"/>
                <w:sz w:val="16"/>
                <w:szCs w:val="16"/>
              </w:rPr>
            </w:pPr>
            <w:r w:rsidRPr="00194213">
              <w:rPr>
                <w:color w:val="000000"/>
                <w:sz w:val="16"/>
                <w:szCs w:val="16"/>
              </w:rPr>
              <w:t xml:space="preserve"> (полное наименование организации, проводящей специальную оценку условий труда, регистрационный номер записи в реестре организаций, проводящих специальную оценку условий труда)</w:t>
            </w:r>
          </w:p>
        </w:tc>
      </w:tr>
    </w:tbl>
    <w:p w:rsidR="000000C9" w:rsidRPr="00194213" w:rsidRDefault="000000C9" w:rsidP="000000C9">
      <w:pPr>
        <w:pStyle w:val="1"/>
      </w:pPr>
    </w:p>
    <w:p w:rsidR="00FB001B" w:rsidRPr="00194213" w:rsidRDefault="00367816" w:rsidP="00367816">
      <w:pPr>
        <w:pStyle w:val="1"/>
      </w:pPr>
      <w:r w:rsidRPr="00194213">
        <w:t>ПРОТОКОЛ</w:t>
      </w:r>
      <w:r w:rsidR="00FB001B" w:rsidRPr="00194213">
        <w:rPr>
          <w:caps/>
        </w:rPr>
        <w:br/>
      </w:r>
      <w:r w:rsidR="00856A6F" w:rsidRPr="00194213">
        <w:t xml:space="preserve">проведения </w:t>
      </w:r>
      <w:r w:rsidR="00BD3461" w:rsidRPr="00194213">
        <w:t xml:space="preserve">оценки </w:t>
      </w:r>
      <w:r w:rsidR="00FD0BA7" w:rsidRPr="0019421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19421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94213" w:rsidRDefault="00FB001B" w:rsidP="00367816">
            <w:r w:rsidRPr="0019421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94213" w:rsidRDefault="000A599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1" w:name="num_table"/>
            <w:bookmarkEnd w:id="1"/>
            <w:r>
              <w:rPr>
                <w:bCs/>
                <w:color w:val="000000"/>
                <w:sz w:val="20"/>
                <w:szCs w:val="20"/>
              </w:rPr>
              <w:t>10- Б - 2327/2020/СОУТ</w:t>
            </w:r>
          </w:p>
        </w:tc>
      </w:tr>
      <w:tr w:rsidR="00FB001B" w:rsidRPr="0019421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9421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94213" w:rsidRDefault="00FB001B" w:rsidP="00883461">
            <w:pPr>
              <w:pStyle w:val="a9"/>
              <w:rPr>
                <w:bCs/>
              </w:rPr>
            </w:pPr>
            <w:r w:rsidRPr="0019421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194213" w:rsidRDefault="00FD2BA8" w:rsidP="00AD14A4">
      <w:r w:rsidRPr="00194213">
        <w:rPr>
          <w:rStyle w:val="a7"/>
        </w:rPr>
        <w:t xml:space="preserve">1. </w:t>
      </w:r>
      <w:r w:rsidR="00FB001B" w:rsidRPr="00194213">
        <w:rPr>
          <w:rStyle w:val="a7"/>
        </w:rPr>
        <w:t xml:space="preserve">Дата проведения </w:t>
      </w:r>
      <w:r w:rsidR="00367816" w:rsidRPr="00194213">
        <w:rPr>
          <w:rStyle w:val="a7"/>
        </w:rPr>
        <w:t xml:space="preserve">измерений </w:t>
      </w:r>
      <w:r w:rsidR="00234932" w:rsidRPr="00194213">
        <w:rPr>
          <w:rStyle w:val="a7"/>
        </w:rPr>
        <w:t>(</w:t>
      </w:r>
      <w:r w:rsidR="00367816" w:rsidRPr="00194213">
        <w:rPr>
          <w:rStyle w:val="a7"/>
        </w:rPr>
        <w:t>оценки</w:t>
      </w:r>
      <w:r w:rsidR="00234932" w:rsidRPr="00194213">
        <w:rPr>
          <w:rStyle w:val="a7"/>
        </w:rPr>
        <w:t>):</w:t>
      </w:r>
      <w:r w:rsidR="00234932" w:rsidRPr="00194213">
        <w:t xml:space="preserve"> </w:t>
      </w:r>
      <w:fldSimple w:instr=" DOCVARIABLE izm_date \* MERGEFORMAT ">
        <w:r w:rsidR="00A362C1">
          <w:t xml:space="preserve">03.11.2020 </w:t>
        </w:r>
      </w:fldSimple>
    </w:p>
    <w:p w:rsidR="00506D53" w:rsidRPr="00194213" w:rsidRDefault="00506D53" w:rsidP="00506D53">
      <w:pPr>
        <w:pStyle w:val="a6"/>
      </w:pPr>
      <w:r w:rsidRPr="00194213">
        <w:t>2. Сведения о работодателе:</w:t>
      </w:r>
    </w:p>
    <w:p w:rsidR="00506D53" w:rsidRPr="00194213" w:rsidRDefault="00506D53" w:rsidP="00506D53">
      <w:r w:rsidRPr="00194213">
        <w:t>2.1. Наименование работодателя:</w:t>
      </w:r>
      <w:r w:rsidRPr="00194213">
        <w:rPr>
          <w:rStyle w:val="aa"/>
        </w:rPr>
        <w:t xml:space="preserve"> </w:t>
      </w:r>
      <w:r w:rsidRPr="00194213">
        <w:rPr>
          <w:rStyle w:val="aa"/>
        </w:rPr>
        <w:fldChar w:fldCharType="begin"/>
      </w:r>
      <w:r w:rsidRPr="00194213">
        <w:rPr>
          <w:rStyle w:val="aa"/>
        </w:rPr>
        <w:instrText xml:space="preserve"> DOCVARIABLE rbtd_name \* MERGEFORMAT </w:instrText>
      </w:r>
      <w:r w:rsidRPr="00194213">
        <w:rPr>
          <w:rStyle w:val="aa"/>
        </w:rPr>
        <w:fldChar w:fldCharType="separate"/>
      </w:r>
      <w:r w:rsidR="000A599F" w:rsidRPr="000A599F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194213">
        <w:rPr>
          <w:rStyle w:val="aa"/>
        </w:rPr>
        <w:fldChar w:fldCharType="end"/>
      </w:r>
      <w:r w:rsidRPr="00194213">
        <w:rPr>
          <w:rStyle w:val="aa"/>
        </w:rPr>
        <w:t> </w:t>
      </w:r>
    </w:p>
    <w:p w:rsidR="00506D53" w:rsidRPr="00194213" w:rsidRDefault="00506D53" w:rsidP="00506D53">
      <w:r w:rsidRPr="00194213">
        <w:t>2.2. Место нахождения и место осуществления деятельности работодателя:</w:t>
      </w:r>
      <w:r w:rsidRPr="00194213">
        <w:rPr>
          <w:rStyle w:val="aa"/>
        </w:rPr>
        <w:t xml:space="preserve"> </w:t>
      </w:r>
      <w:r w:rsidRPr="00194213">
        <w:rPr>
          <w:rStyle w:val="aa"/>
        </w:rPr>
        <w:fldChar w:fldCharType="begin"/>
      </w:r>
      <w:r w:rsidRPr="00194213">
        <w:rPr>
          <w:rStyle w:val="aa"/>
        </w:rPr>
        <w:instrText xml:space="preserve"> DOCVARIABLE rbtd_adr \* MERGEFORMAT </w:instrText>
      </w:r>
      <w:r w:rsidRPr="00194213">
        <w:rPr>
          <w:rStyle w:val="aa"/>
        </w:rPr>
        <w:fldChar w:fldCharType="separate"/>
      </w:r>
      <w:r w:rsidR="000A599F" w:rsidRPr="000A599F">
        <w:rPr>
          <w:rStyle w:val="aa"/>
        </w:rPr>
        <w:t xml:space="preserve">296440, Республика Крым, Черноморский район, с. Оленевка, ул. Ленина, д. 39 </w:t>
      </w:r>
      <w:r w:rsidRPr="00194213">
        <w:rPr>
          <w:rStyle w:val="aa"/>
        </w:rPr>
        <w:fldChar w:fldCharType="end"/>
      </w:r>
      <w:r w:rsidRPr="00194213">
        <w:rPr>
          <w:rStyle w:val="aa"/>
        </w:rPr>
        <w:t> </w:t>
      </w:r>
    </w:p>
    <w:p w:rsidR="00506D53" w:rsidRPr="00194213" w:rsidRDefault="00506D53" w:rsidP="00506D53">
      <w:r w:rsidRPr="00194213">
        <w:t>2.3. Наименование структурного подразделения:</w:t>
      </w:r>
      <w:r w:rsidRPr="00194213">
        <w:rPr>
          <w:rStyle w:val="aa"/>
        </w:rPr>
        <w:t xml:space="preserve"> </w:t>
      </w:r>
      <w:r w:rsidRPr="00194213">
        <w:rPr>
          <w:rStyle w:val="aa"/>
        </w:rPr>
        <w:fldChar w:fldCharType="begin"/>
      </w:r>
      <w:r w:rsidRPr="00194213">
        <w:rPr>
          <w:rStyle w:val="aa"/>
        </w:rPr>
        <w:instrText xml:space="preserve"> DOCVARIABLE ceh_info \* MERGEFORMAT </w:instrText>
      </w:r>
      <w:r w:rsidRPr="00194213">
        <w:rPr>
          <w:rStyle w:val="aa"/>
        </w:rPr>
        <w:fldChar w:fldCharType="separate"/>
      </w:r>
      <w:r w:rsidR="000A599F" w:rsidRPr="000A599F">
        <w:rPr>
          <w:rStyle w:val="aa"/>
        </w:rPr>
        <w:t xml:space="preserve"> Служащие, МБОУ «Оленевская средняя школа», с. Оленевка, ул. Ленина, 39</w:t>
      </w:r>
      <w:r w:rsidRPr="00194213">
        <w:rPr>
          <w:rStyle w:val="aa"/>
        </w:rPr>
        <w:fldChar w:fldCharType="end"/>
      </w:r>
      <w:r w:rsidRPr="00194213">
        <w:rPr>
          <w:rStyle w:val="aa"/>
        </w:rPr>
        <w:t> </w:t>
      </w:r>
    </w:p>
    <w:p w:rsidR="00506D53" w:rsidRPr="00194213" w:rsidRDefault="00506D53" w:rsidP="00506D53">
      <w:pPr>
        <w:pStyle w:val="a6"/>
      </w:pPr>
      <w:r w:rsidRPr="00194213">
        <w:t>3. Сведения о рабочем месте:</w:t>
      </w:r>
    </w:p>
    <w:p w:rsidR="00506D53" w:rsidRPr="00194213" w:rsidRDefault="00506D53" w:rsidP="00506D53">
      <w:r w:rsidRPr="00194213">
        <w:t>3.1. Номер рабочего места:</w:t>
      </w:r>
      <w:r w:rsidRPr="00194213">
        <w:rPr>
          <w:rStyle w:val="aa"/>
        </w:rPr>
        <w:t xml:space="preserve"> </w:t>
      </w:r>
      <w:r w:rsidRPr="00194213">
        <w:rPr>
          <w:u w:val="single"/>
        </w:rPr>
        <w:fldChar w:fldCharType="begin"/>
      </w:r>
      <w:r w:rsidRPr="00194213">
        <w:rPr>
          <w:u w:val="single"/>
        </w:rPr>
        <w:instrText xml:space="preserve"> DOCVARIABLE rm_number \* MERGEFORMAT </w:instrText>
      </w:r>
      <w:r w:rsidRPr="00194213">
        <w:rPr>
          <w:u w:val="single"/>
        </w:rPr>
        <w:fldChar w:fldCharType="separate"/>
      </w:r>
      <w:r w:rsidR="000A599F">
        <w:rPr>
          <w:u w:val="single"/>
        </w:rPr>
        <w:t xml:space="preserve"> 10</w:t>
      </w:r>
      <w:r w:rsidRPr="00194213">
        <w:rPr>
          <w:u w:val="single"/>
        </w:rPr>
        <w:fldChar w:fldCharType="end"/>
      </w:r>
      <w:r w:rsidRPr="00194213">
        <w:rPr>
          <w:rStyle w:val="aa"/>
        </w:rPr>
        <w:t> </w:t>
      </w:r>
    </w:p>
    <w:p w:rsidR="00506D53" w:rsidRPr="00194213" w:rsidRDefault="00506D53" w:rsidP="00506D53">
      <w:r w:rsidRPr="00194213">
        <w:t>3.2. Наименование рабочего места:</w:t>
      </w:r>
      <w:r w:rsidRPr="00194213">
        <w:rPr>
          <w:rStyle w:val="aa"/>
        </w:rPr>
        <w:t xml:space="preserve"> </w:t>
      </w:r>
      <w:r w:rsidRPr="00194213">
        <w:rPr>
          <w:rStyle w:val="aa"/>
        </w:rPr>
        <w:fldChar w:fldCharType="begin"/>
      </w:r>
      <w:r w:rsidRPr="00194213">
        <w:rPr>
          <w:rStyle w:val="aa"/>
        </w:rPr>
        <w:instrText xml:space="preserve"> DOCVARIABLE rm_name \* MERGEFORMAT </w:instrText>
      </w:r>
      <w:r w:rsidRPr="00194213">
        <w:rPr>
          <w:rStyle w:val="aa"/>
        </w:rPr>
        <w:fldChar w:fldCharType="separate"/>
      </w:r>
      <w:r w:rsidR="000A599F" w:rsidRPr="000A599F">
        <w:rPr>
          <w:rStyle w:val="aa"/>
        </w:rPr>
        <w:t xml:space="preserve"> Медицинская сестра </w:t>
      </w:r>
      <w:r w:rsidRPr="00194213">
        <w:rPr>
          <w:rStyle w:val="aa"/>
        </w:rPr>
        <w:fldChar w:fldCharType="end"/>
      </w:r>
    </w:p>
    <w:p w:rsidR="00506D53" w:rsidRPr="00194213" w:rsidRDefault="00506D53" w:rsidP="00506D53">
      <w:r w:rsidRPr="00194213">
        <w:t>3.3. Код по ОК 016-94:</w:t>
      </w:r>
      <w:r w:rsidRPr="00194213">
        <w:rPr>
          <w:rStyle w:val="aa"/>
        </w:rPr>
        <w:t xml:space="preserve"> </w:t>
      </w:r>
      <w:r w:rsidRPr="00194213">
        <w:rPr>
          <w:rStyle w:val="aa"/>
        </w:rPr>
        <w:fldChar w:fldCharType="begin"/>
      </w:r>
      <w:r w:rsidRPr="00194213">
        <w:rPr>
          <w:rStyle w:val="aa"/>
        </w:rPr>
        <w:instrText xml:space="preserve"> DOCVARIABLE codeok \* MERGEFORMAT </w:instrText>
      </w:r>
      <w:r w:rsidRPr="00194213">
        <w:rPr>
          <w:rStyle w:val="aa"/>
        </w:rPr>
        <w:fldChar w:fldCharType="separate"/>
      </w:r>
      <w:r w:rsidR="000A599F" w:rsidRPr="000A599F">
        <w:rPr>
          <w:rStyle w:val="aa"/>
        </w:rPr>
        <w:t xml:space="preserve"> 24038 </w:t>
      </w:r>
      <w:r w:rsidRPr="00194213">
        <w:rPr>
          <w:rStyle w:val="aa"/>
        </w:rPr>
        <w:fldChar w:fldCharType="end"/>
      </w:r>
      <w:r w:rsidRPr="00194213">
        <w:rPr>
          <w:rStyle w:val="aa"/>
        </w:rPr>
        <w:t> </w:t>
      </w:r>
    </w:p>
    <w:p w:rsidR="00234932" w:rsidRPr="00194213" w:rsidRDefault="00BD3461" w:rsidP="0092778A">
      <w:pPr>
        <w:pStyle w:val="a6"/>
      </w:pPr>
      <w:r w:rsidRPr="00194213">
        <w:t>4</w:t>
      </w:r>
      <w:r w:rsidR="00234932" w:rsidRPr="00194213">
        <w:t xml:space="preserve">. НД, устанавливающие метод проведения </w:t>
      </w:r>
      <w:r w:rsidR="00845E63" w:rsidRPr="00194213">
        <w:t>оценки вредных и (или) опасных производственных</w:t>
      </w:r>
      <w:r w:rsidR="00234932" w:rsidRPr="00194213">
        <w:t xml:space="preserve"> фактор</w:t>
      </w:r>
      <w:r w:rsidR="00845E63" w:rsidRPr="00194213">
        <w:t>ов</w:t>
      </w:r>
      <w:r w:rsidR="00234932" w:rsidRPr="00194213">
        <w:t>:</w:t>
      </w:r>
    </w:p>
    <w:p w:rsidR="00576095" w:rsidRPr="00194213" w:rsidRDefault="000A599F" w:rsidP="00AD14A4">
      <w:fldSimple w:instr=" DOCVARIABLE izm_nd_new \* MERGEFORMAT ">
        <w:r w:rsidR="00BB1D5F" w:rsidRPr="00BB1D5F">
          <w:t>- Методика проведения специальной оценки условий труда, утв. приказом Минтруда России №33н от 24 января 2014 г.</w:t>
        </w:r>
      </w:fldSimple>
    </w:p>
    <w:p w:rsidR="00745D40" w:rsidRPr="00194213" w:rsidRDefault="00BD3461" w:rsidP="00745D40">
      <w:pPr>
        <w:pStyle w:val="a6"/>
      </w:pPr>
      <w:r w:rsidRPr="00194213">
        <w:t>5</w:t>
      </w:r>
      <w:r w:rsidR="00745D40" w:rsidRPr="00194213">
        <w:t>.</w:t>
      </w:r>
      <w:r w:rsidR="00845E63" w:rsidRPr="00194213">
        <w:t xml:space="preserve"> Наличие вредных и (или) опасных производственных факторов</w:t>
      </w:r>
      <w:r w:rsidR="00745D40" w:rsidRPr="00194213">
        <w:t>:</w:t>
      </w:r>
    </w:p>
    <w:tbl>
      <w:tblPr>
        <w:tblW w:w="49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20"/>
        <w:gridCol w:w="1546"/>
      </w:tblGrid>
      <w:tr w:rsidR="00845E63" w:rsidRPr="00194213" w:rsidTr="00845E63">
        <w:trPr>
          <w:cantSplit/>
          <w:jc w:val="center"/>
        </w:trPr>
        <w:tc>
          <w:tcPr>
            <w:tcW w:w="8596" w:type="dxa"/>
            <w:vAlign w:val="center"/>
          </w:tcPr>
          <w:p w:rsidR="00845E63" w:rsidRPr="00194213" w:rsidRDefault="00845E63" w:rsidP="00745D40">
            <w:pPr>
              <w:pStyle w:val="a8"/>
              <w:jc w:val="left"/>
            </w:pPr>
            <w:bookmarkStart w:id="2" w:name="main_table"/>
            <w:bookmarkStart w:id="3" w:name="param_column"/>
            <w:bookmarkEnd w:id="2"/>
            <w:bookmarkEnd w:id="3"/>
            <w:r w:rsidRPr="00194213">
              <w:tab/>
            </w:r>
            <w:bookmarkStart w:id="4" w:name="bio_frm3"/>
            <w:bookmarkEnd w:id="4"/>
            <w:r w:rsidRPr="00194213">
              <w:t>Наличие работ с патогенными биологическими агентами (ПБА) I-IV групп</w:t>
            </w:r>
          </w:p>
        </w:tc>
        <w:tc>
          <w:tcPr>
            <w:tcW w:w="1559" w:type="dxa"/>
            <w:vAlign w:val="center"/>
          </w:tcPr>
          <w:p w:rsidR="00845E63" w:rsidRPr="00194213" w:rsidRDefault="00845E63" w:rsidP="00745D40">
            <w:pPr>
              <w:pStyle w:val="a8"/>
            </w:pPr>
            <w:bookmarkStart w:id="5" w:name="kut_column"/>
            <w:bookmarkEnd w:id="5"/>
            <w:r w:rsidRPr="00194213">
              <w:t xml:space="preserve"> Класс условий</w:t>
            </w:r>
            <w:r w:rsidRPr="00194213">
              <w:br/>
              <w:t>труда</w:t>
            </w:r>
          </w:p>
        </w:tc>
        <w:bookmarkStart w:id="6" w:name="time_min_column"/>
        <w:bookmarkEnd w:id="6"/>
      </w:tr>
      <w:tr w:rsidR="00BB1D5F" w:rsidRPr="00194213" w:rsidTr="00845E63">
        <w:trPr>
          <w:cantSplit/>
          <w:jc w:val="center"/>
        </w:trPr>
        <w:tc>
          <w:tcPr>
            <w:tcW w:w="8596" w:type="dxa"/>
            <w:vAlign w:val="center"/>
          </w:tcPr>
          <w:p w:rsidR="00BB1D5F" w:rsidRPr="00BB1D5F" w:rsidRDefault="00BB1D5F" w:rsidP="00745D40">
            <w:pPr>
              <w:pStyle w:val="a8"/>
              <w:jc w:val="left"/>
              <w:rPr>
                <w:i/>
              </w:rPr>
            </w:pPr>
            <w:bookmarkStart w:id="7" w:name="group4"/>
            <w:bookmarkEnd w:id="7"/>
            <w:r w:rsidRPr="00BB1D5F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559" w:type="dxa"/>
            <w:vAlign w:val="center"/>
          </w:tcPr>
          <w:p w:rsidR="00BB1D5F" w:rsidRPr="00194213" w:rsidRDefault="00BB1D5F" w:rsidP="00745D40">
            <w:pPr>
              <w:pStyle w:val="a8"/>
            </w:pPr>
            <w:r>
              <w:t>3.1</w:t>
            </w:r>
          </w:p>
        </w:tc>
      </w:tr>
    </w:tbl>
    <w:p w:rsidR="00234932" w:rsidRPr="00194213" w:rsidRDefault="00234932" w:rsidP="00367816"/>
    <w:p w:rsidR="00377BEF" w:rsidRPr="00194213" w:rsidRDefault="00DD2355" w:rsidP="00377BEF">
      <w:pPr>
        <w:spacing w:before="120"/>
        <w:rPr>
          <w:rStyle w:val="a7"/>
        </w:rPr>
      </w:pPr>
      <w:r w:rsidRPr="00194213">
        <w:rPr>
          <w:rStyle w:val="a7"/>
        </w:rPr>
        <w:t>6</w:t>
      </w:r>
      <w:r w:rsidR="00377BEF" w:rsidRPr="00194213">
        <w:rPr>
          <w:rStyle w:val="a7"/>
        </w:rPr>
        <w:t>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377BEF" w:rsidRPr="00A362C1" w:rsidTr="00F2734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BEF" w:rsidRPr="00A362C1" w:rsidRDefault="00A362C1" w:rsidP="00F27347">
            <w:pPr>
              <w:pStyle w:val="a8"/>
            </w:pPr>
            <w:r w:rsidRPr="00A362C1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77BEF" w:rsidRPr="00A362C1" w:rsidRDefault="00377BEF" w:rsidP="00F27347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BEF" w:rsidRPr="00A362C1" w:rsidRDefault="00377BEF" w:rsidP="00F27347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77BEF" w:rsidRPr="00A362C1" w:rsidRDefault="00377BEF" w:rsidP="00F27347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BEF" w:rsidRPr="00A362C1" w:rsidRDefault="00A362C1" w:rsidP="00F27347">
            <w:pPr>
              <w:pStyle w:val="a8"/>
            </w:pPr>
            <w:r w:rsidRPr="00A362C1">
              <w:t>Богомолов Сергей Алексеевич</w:t>
            </w:r>
          </w:p>
        </w:tc>
      </w:tr>
      <w:tr w:rsidR="00377BEF" w:rsidRPr="00A362C1" w:rsidTr="00F27347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7BEF" w:rsidRPr="00A362C1" w:rsidRDefault="00A362C1" w:rsidP="00F27347">
            <w:pPr>
              <w:pStyle w:val="a8"/>
              <w:rPr>
                <w:b/>
                <w:vertAlign w:val="superscript"/>
              </w:rPr>
            </w:pPr>
            <w:r w:rsidRPr="00A362C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77BEF" w:rsidRPr="00A362C1" w:rsidRDefault="00377BEF" w:rsidP="00F27347">
            <w:pPr>
              <w:pStyle w:val="a8"/>
              <w:rPr>
                <w:b/>
                <w:vertAlign w:val="superscript"/>
              </w:rPr>
            </w:pPr>
            <w:bookmarkStart w:id="8" w:name="fio_boss"/>
            <w:bookmarkEnd w:id="8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7BEF" w:rsidRPr="00A362C1" w:rsidRDefault="00A362C1" w:rsidP="00F27347">
            <w:pPr>
              <w:pStyle w:val="a8"/>
              <w:rPr>
                <w:b/>
                <w:vertAlign w:val="superscript"/>
              </w:rPr>
            </w:pPr>
            <w:r w:rsidRPr="00A362C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77BEF" w:rsidRPr="00A362C1" w:rsidRDefault="00377BEF" w:rsidP="00F27347">
            <w:pPr>
              <w:pStyle w:val="a8"/>
              <w:rPr>
                <w:b/>
                <w:vertAlign w:val="superscript"/>
              </w:rPr>
            </w:pPr>
            <w:bookmarkStart w:id="9" w:name="fio_boss3"/>
            <w:bookmarkEnd w:id="9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7BEF" w:rsidRPr="00A362C1" w:rsidRDefault="00A362C1" w:rsidP="00F27347">
            <w:pPr>
              <w:pStyle w:val="a8"/>
              <w:rPr>
                <w:b/>
                <w:vertAlign w:val="superscript"/>
              </w:rPr>
            </w:pPr>
            <w:r w:rsidRPr="00A362C1">
              <w:rPr>
                <w:vertAlign w:val="superscript"/>
              </w:rPr>
              <w:t>(Ф.И.О.)</w:t>
            </w:r>
          </w:p>
        </w:tc>
      </w:tr>
    </w:tbl>
    <w:p w:rsidR="00377BEF" w:rsidRPr="00194213" w:rsidRDefault="00377BEF" w:rsidP="00377BEF">
      <w:pPr>
        <w:pStyle w:val="a6"/>
      </w:pPr>
    </w:p>
    <w:p w:rsidR="00377BEF" w:rsidRPr="00194213" w:rsidRDefault="00DD2355" w:rsidP="00377BEF">
      <w:pPr>
        <w:pStyle w:val="a6"/>
      </w:pPr>
      <w:r w:rsidRPr="00194213">
        <w:t>7</w:t>
      </w:r>
      <w:r w:rsidR="00377BEF" w:rsidRPr="00194213">
        <w:t>. Заключение:</w:t>
      </w:r>
    </w:p>
    <w:p w:rsidR="00377BEF" w:rsidRPr="00194213" w:rsidRDefault="00A362C1" w:rsidP="00377BEF">
      <w:r>
        <w:rPr>
          <w:bCs/>
        </w:rPr>
        <w:fldChar w:fldCharType="begin"/>
      </w:r>
      <w:r>
        <w:rPr>
          <w:bCs/>
        </w:rPr>
        <w:instrText xml:space="preserve"> DOCVARIABLE att_zakl \* MERGEFORMAT </w:instrText>
      </w:r>
      <w:r>
        <w:rPr>
          <w:bCs/>
        </w:rPr>
        <w:fldChar w:fldCharType="separate"/>
      </w:r>
      <w:r w:rsidR="00BB1D5F" w:rsidRPr="00BB1D5F">
        <w:rPr>
          <w:bCs/>
        </w:rPr>
        <w:t>-</w:t>
      </w:r>
      <w:r w:rsidR="00BB1D5F" w:rsidRPr="00BB1D5F">
        <w:t xml:space="preserve"> фактический уровень вредного фактора не соответствует гигиеническим нормативам;</w:t>
      </w:r>
      <w:r>
        <w:fldChar w:fldCharType="end"/>
      </w:r>
      <w:r w:rsidR="00377BEF" w:rsidRPr="00194213">
        <w:br/>
        <w:t xml:space="preserve">- класс (подкласс) условий труда - </w:t>
      </w:r>
      <w:fldSimple w:instr=" DOCVARIABLE class \* MERGEFORMAT ">
        <w:r w:rsidR="00BB1D5F">
          <w:t>3.1</w:t>
        </w:r>
      </w:fldSimple>
    </w:p>
    <w:p w:rsidR="00377BEF" w:rsidRPr="00194213" w:rsidRDefault="00DD2355" w:rsidP="00377BEF">
      <w:r w:rsidRPr="00194213">
        <w:rPr>
          <w:rStyle w:val="a7"/>
        </w:rPr>
        <w:t>8</w:t>
      </w:r>
      <w:r w:rsidR="00377BEF" w:rsidRPr="00194213">
        <w:rPr>
          <w:rStyle w:val="a7"/>
        </w:rPr>
        <w:t>. Дата составления протокола</w:t>
      </w:r>
      <w:r w:rsidR="00377BEF" w:rsidRPr="00194213">
        <w:rPr>
          <w:b/>
          <w:color w:val="000000"/>
        </w:rPr>
        <w:t>:</w:t>
      </w:r>
      <w:r w:rsidR="00377BEF" w:rsidRPr="00194213">
        <w:rPr>
          <w:color w:val="000000"/>
        </w:rPr>
        <w:t xml:space="preserve"> </w:t>
      </w:r>
      <w:r w:rsidR="00BC2612">
        <w:rPr>
          <w:bCs/>
        </w:rPr>
        <w:fldChar w:fldCharType="begin"/>
      </w:r>
      <w:r w:rsidR="00BC2612">
        <w:rPr>
          <w:bCs/>
        </w:rPr>
        <w:instrText xml:space="preserve"> DOCVARIABLE fill_date \* MERGEFORMAT </w:instrText>
      </w:r>
      <w:r w:rsidR="00BC2612">
        <w:rPr>
          <w:bCs/>
        </w:rPr>
        <w:fldChar w:fldCharType="separate"/>
      </w:r>
      <w:r w:rsidR="00903F98">
        <w:rPr>
          <w:bCs/>
        </w:rPr>
        <w:t xml:space="preserve">26.11.2020 </w:t>
      </w:r>
      <w:r w:rsidR="00BC2612">
        <w:fldChar w:fldCharType="end"/>
      </w:r>
    </w:p>
    <w:p w:rsidR="00377BEF" w:rsidRPr="00194213" w:rsidRDefault="00DD2355" w:rsidP="00377BEF">
      <w:pPr>
        <w:spacing w:before="120"/>
        <w:rPr>
          <w:rStyle w:val="a7"/>
        </w:rPr>
      </w:pPr>
      <w:r w:rsidRPr="00194213">
        <w:rPr>
          <w:rStyle w:val="a7"/>
        </w:rPr>
        <w:t>9</w:t>
      </w:r>
      <w:r w:rsidR="00377BEF" w:rsidRPr="00194213">
        <w:rPr>
          <w:rStyle w:val="a7"/>
        </w:rPr>
        <w:t>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77BEF" w:rsidRPr="00A362C1" w:rsidTr="00A362C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7BEF" w:rsidRPr="00A362C1" w:rsidRDefault="00A362C1" w:rsidP="00F27347">
            <w:pPr>
              <w:pStyle w:val="a8"/>
            </w:pPr>
            <w:r w:rsidRPr="00A362C1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77BEF" w:rsidRPr="00A362C1" w:rsidRDefault="00377BEF" w:rsidP="00F27347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7BEF" w:rsidRPr="00A362C1" w:rsidRDefault="00A362C1" w:rsidP="00F27347">
            <w:pPr>
              <w:pStyle w:val="a8"/>
            </w:pPr>
            <w:r w:rsidRPr="00A362C1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77BEF" w:rsidRPr="00A362C1" w:rsidRDefault="00377BEF" w:rsidP="00F27347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7BEF" w:rsidRPr="00A362C1" w:rsidRDefault="00377BEF" w:rsidP="00F27347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77BEF" w:rsidRPr="00A362C1" w:rsidRDefault="00377BEF" w:rsidP="00F27347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7BEF" w:rsidRPr="00A362C1" w:rsidRDefault="00A362C1" w:rsidP="00F27347">
            <w:pPr>
              <w:pStyle w:val="a8"/>
            </w:pPr>
            <w:r w:rsidRPr="00A362C1">
              <w:t>Пугачева Елена Александровна</w:t>
            </w:r>
          </w:p>
        </w:tc>
      </w:tr>
      <w:tr w:rsidR="00377BEF" w:rsidRPr="00A362C1" w:rsidTr="00A362C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377BEF" w:rsidRPr="00A362C1" w:rsidRDefault="00A362C1" w:rsidP="00F27347">
            <w:pPr>
              <w:pStyle w:val="a8"/>
              <w:rPr>
                <w:b/>
                <w:vertAlign w:val="superscript"/>
              </w:rPr>
            </w:pPr>
            <w:r w:rsidRPr="00A362C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377BEF" w:rsidRPr="00A362C1" w:rsidRDefault="00377BEF" w:rsidP="00F2734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377BEF" w:rsidRPr="00A362C1" w:rsidRDefault="00A362C1" w:rsidP="00F27347">
            <w:pPr>
              <w:pStyle w:val="a8"/>
              <w:rPr>
                <w:b/>
                <w:vertAlign w:val="superscript"/>
              </w:rPr>
            </w:pPr>
            <w:r w:rsidRPr="00A362C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377BEF" w:rsidRPr="00A362C1" w:rsidRDefault="00377BEF" w:rsidP="00F27347">
            <w:pPr>
              <w:pStyle w:val="a8"/>
              <w:rPr>
                <w:b/>
                <w:vertAlign w:val="superscript"/>
              </w:rPr>
            </w:pPr>
            <w:bookmarkStart w:id="10" w:name="fio_users"/>
            <w:bookmarkEnd w:id="10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377BEF" w:rsidRPr="00A362C1" w:rsidRDefault="00A362C1" w:rsidP="00F27347">
            <w:pPr>
              <w:pStyle w:val="a8"/>
              <w:rPr>
                <w:b/>
                <w:vertAlign w:val="superscript"/>
              </w:rPr>
            </w:pPr>
            <w:r w:rsidRPr="00A362C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377BEF" w:rsidRPr="00A362C1" w:rsidRDefault="00377BEF" w:rsidP="00F27347">
            <w:pPr>
              <w:pStyle w:val="a8"/>
              <w:rPr>
                <w:b/>
                <w:vertAlign w:val="superscript"/>
              </w:rPr>
            </w:pPr>
            <w:bookmarkStart w:id="11" w:name="fio_users2"/>
            <w:bookmarkEnd w:id="11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377BEF" w:rsidRPr="00A362C1" w:rsidRDefault="00A362C1" w:rsidP="00F27347">
            <w:pPr>
              <w:pStyle w:val="a8"/>
              <w:rPr>
                <w:b/>
                <w:vertAlign w:val="superscript"/>
              </w:rPr>
            </w:pPr>
            <w:r w:rsidRPr="00A362C1">
              <w:rPr>
                <w:vertAlign w:val="superscript"/>
              </w:rPr>
              <w:t>(Ф.И.О.)</w:t>
            </w:r>
          </w:p>
        </w:tc>
      </w:tr>
      <w:tr w:rsidR="00A362C1" w:rsidRPr="00A362C1" w:rsidTr="00A362C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62C1" w:rsidRPr="00A362C1" w:rsidRDefault="00A362C1" w:rsidP="00F27347">
            <w:pPr>
              <w:pStyle w:val="a8"/>
            </w:pPr>
            <w:r w:rsidRPr="00A362C1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362C1" w:rsidRPr="00A362C1" w:rsidRDefault="00A362C1" w:rsidP="00F27347">
            <w:pPr>
              <w:pStyle w:val="a8"/>
              <w:rPr>
                <w:b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62C1" w:rsidRPr="00A362C1" w:rsidRDefault="00A362C1" w:rsidP="00F27347">
            <w:pPr>
              <w:pStyle w:val="a8"/>
            </w:pPr>
            <w:r w:rsidRPr="00A362C1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362C1" w:rsidRPr="00A362C1" w:rsidRDefault="00A362C1" w:rsidP="00F27347">
            <w:pPr>
              <w:pStyle w:val="a8"/>
              <w:rPr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62C1" w:rsidRPr="00A362C1" w:rsidRDefault="00A362C1" w:rsidP="00F27347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362C1" w:rsidRPr="00A362C1" w:rsidRDefault="00A362C1" w:rsidP="00F27347">
            <w:pPr>
              <w:pStyle w:val="a8"/>
              <w:rPr>
                <w:b/>
              </w:rPr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62C1" w:rsidRPr="00A362C1" w:rsidRDefault="00A362C1" w:rsidP="00F27347">
            <w:pPr>
              <w:pStyle w:val="a8"/>
            </w:pPr>
            <w:r w:rsidRPr="00A362C1">
              <w:t>Лобачева Наталья Владиславовна</w:t>
            </w:r>
          </w:p>
        </w:tc>
      </w:tr>
      <w:tr w:rsidR="00A362C1" w:rsidRPr="00A362C1" w:rsidTr="00A362C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A362C1" w:rsidRPr="00A362C1" w:rsidRDefault="00A362C1" w:rsidP="00F27347">
            <w:pPr>
              <w:pStyle w:val="a8"/>
              <w:rPr>
                <w:vertAlign w:val="superscript"/>
              </w:rPr>
            </w:pPr>
            <w:r w:rsidRPr="00A362C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A362C1" w:rsidRPr="00A362C1" w:rsidRDefault="00A362C1" w:rsidP="00F2734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A362C1" w:rsidRPr="00A362C1" w:rsidRDefault="00A362C1" w:rsidP="00F27347">
            <w:pPr>
              <w:pStyle w:val="a8"/>
              <w:rPr>
                <w:vertAlign w:val="superscript"/>
              </w:rPr>
            </w:pPr>
            <w:r w:rsidRPr="00A362C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A362C1" w:rsidRPr="00A362C1" w:rsidRDefault="00A362C1" w:rsidP="00F2734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A362C1" w:rsidRPr="00A362C1" w:rsidRDefault="00A362C1" w:rsidP="00F27347">
            <w:pPr>
              <w:pStyle w:val="a8"/>
              <w:rPr>
                <w:vertAlign w:val="superscript"/>
              </w:rPr>
            </w:pPr>
            <w:r w:rsidRPr="00A362C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A362C1" w:rsidRPr="00A362C1" w:rsidRDefault="00A362C1" w:rsidP="00F2734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A362C1" w:rsidRPr="00A362C1" w:rsidRDefault="00A362C1" w:rsidP="00F27347">
            <w:pPr>
              <w:pStyle w:val="a8"/>
              <w:rPr>
                <w:vertAlign w:val="superscript"/>
              </w:rPr>
            </w:pPr>
            <w:r w:rsidRPr="00A362C1">
              <w:rPr>
                <w:vertAlign w:val="superscript"/>
              </w:rPr>
              <w:t>(Ф.И.О.)</w:t>
            </w:r>
          </w:p>
        </w:tc>
      </w:tr>
    </w:tbl>
    <w:p w:rsidR="007D1852" w:rsidRPr="00194213" w:rsidRDefault="007D1852" w:rsidP="007545C3">
      <w:pPr>
        <w:spacing w:before="120"/>
      </w:pPr>
    </w:p>
    <w:sectPr w:rsidR="007D1852" w:rsidRPr="00194213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D5F" w:rsidRDefault="00BB1D5F" w:rsidP="0076042D">
      <w:pPr>
        <w:pStyle w:val="a9"/>
      </w:pPr>
      <w:r>
        <w:separator/>
      </w:r>
    </w:p>
  </w:endnote>
  <w:endnote w:type="continuationSeparator" w:id="0">
    <w:p w:rsidR="00BB1D5F" w:rsidRDefault="00BB1D5F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612" w:rsidRDefault="00BC2612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557C04" w:rsidTr="0012446D">
      <w:tc>
        <w:tcPr>
          <w:tcW w:w="4821" w:type="dxa"/>
          <w:shd w:val="clear" w:color="auto" w:fill="auto"/>
        </w:tcPr>
        <w:p w:rsidR="00557C04" w:rsidRPr="00F27347" w:rsidRDefault="000A599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10- Б - 2327/2020/СОУТ</w:t>
          </w:r>
        </w:p>
      </w:tc>
      <w:tc>
        <w:tcPr>
          <w:tcW w:w="784" w:type="dxa"/>
          <w:shd w:val="clear" w:color="auto" w:fill="auto"/>
        </w:tcPr>
        <w:p w:rsidR="00557C04" w:rsidRPr="00F27347" w:rsidRDefault="00557C04" w:rsidP="00F27347">
          <w:pPr>
            <w:jc w:val="center"/>
            <w:rPr>
              <w:sz w:val="20"/>
              <w:szCs w:val="20"/>
            </w:rPr>
          </w:pPr>
          <w:bookmarkStart w:id="12" w:name="kolontitul2"/>
          <w:bookmarkEnd w:id="12"/>
        </w:p>
      </w:tc>
      <w:tc>
        <w:tcPr>
          <w:tcW w:w="4815" w:type="dxa"/>
          <w:shd w:val="clear" w:color="auto" w:fill="auto"/>
        </w:tcPr>
        <w:p w:rsidR="00557C04" w:rsidRPr="00F27347" w:rsidRDefault="00557C04" w:rsidP="00F2734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27347">
            <w:rPr>
              <w:rStyle w:val="ad"/>
              <w:sz w:val="20"/>
              <w:szCs w:val="20"/>
            </w:rPr>
            <w:t xml:space="preserve">Стр. </w:t>
          </w:r>
          <w:r w:rsidRPr="00F27347">
            <w:rPr>
              <w:rStyle w:val="ad"/>
              <w:sz w:val="20"/>
              <w:szCs w:val="20"/>
            </w:rPr>
            <w:fldChar w:fldCharType="begin"/>
          </w:r>
          <w:r w:rsidRPr="00F27347">
            <w:rPr>
              <w:rStyle w:val="ad"/>
              <w:sz w:val="20"/>
              <w:szCs w:val="20"/>
            </w:rPr>
            <w:instrText xml:space="preserve">PAGE  </w:instrText>
          </w:r>
          <w:r w:rsidRPr="00F27347">
            <w:rPr>
              <w:rStyle w:val="ad"/>
              <w:sz w:val="20"/>
              <w:szCs w:val="20"/>
            </w:rPr>
            <w:fldChar w:fldCharType="separate"/>
          </w:r>
          <w:r w:rsidR="00903F98">
            <w:rPr>
              <w:rStyle w:val="ad"/>
              <w:noProof/>
              <w:sz w:val="20"/>
              <w:szCs w:val="20"/>
            </w:rPr>
            <w:t>1</w:t>
          </w:r>
          <w:r w:rsidRPr="00F27347">
            <w:rPr>
              <w:rStyle w:val="ad"/>
              <w:sz w:val="20"/>
              <w:szCs w:val="20"/>
            </w:rPr>
            <w:fldChar w:fldCharType="end"/>
          </w:r>
          <w:r w:rsidRPr="00F27347">
            <w:rPr>
              <w:rStyle w:val="ad"/>
              <w:sz w:val="20"/>
              <w:szCs w:val="20"/>
            </w:rPr>
            <w:t xml:space="preserve"> из </w:t>
          </w:r>
          <w:r w:rsidRPr="00F27347">
            <w:rPr>
              <w:rStyle w:val="ad"/>
              <w:sz w:val="20"/>
              <w:szCs w:val="20"/>
            </w:rPr>
            <w:fldChar w:fldCharType="begin"/>
          </w:r>
          <w:r w:rsidRPr="00F27347">
            <w:rPr>
              <w:rStyle w:val="ad"/>
              <w:sz w:val="20"/>
              <w:szCs w:val="20"/>
            </w:rPr>
            <w:instrText xml:space="preserve"> </w:instrText>
          </w:r>
          <w:r w:rsidRPr="00F27347">
            <w:rPr>
              <w:rStyle w:val="ad"/>
              <w:sz w:val="20"/>
              <w:szCs w:val="20"/>
              <w:lang w:val="en-US"/>
            </w:rPr>
            <w:instrText>SECTION</w:instrText>
          </w:r>
          <w:r w:rsidRPr="00F27347">
            <w:rPr>
              <w:rStyle w:val="ad"/>
              <w:sz w:val="20"/>
              <w:szCs w:val="20"/>
            </w:rPr>
            <w:instrText xml:space="preserve">PAGES   \* MERGEFORMAT </w:instrText>
          </w:r>
          <w:r w:rsidRPr="00F27347">
            <w:rPr>
              <w:rStyle w:val="ad"/>
              <w:sz w:val="20"/>
              <w:szCs w:val="20"/>
            </w:rPr>
            <w:fldChar w:fldCharType="separate"/>
          </w:r>
          <w:r w:rsidR="00903F98" w:rsidRPr="00903F98">
            <w:rPr>
              <w:rStyle w:val="ad"/>
              <w:noProof/>
              <w:sz w:val="20"/>
            </w:rPr>
            <w:t>1</w:t>
          </w:r>
          <w:r w:rsidRPr="00F27347">
            <w:rPr>
              <w:rStyle w:val="ad"/>
              <w:sz w:val="20"/>
              <w:szCs w:val="20"/>
            </w:rPr>
            <w:fldChar w:fldCharType="end"/>
          </w:r>
          <w:r w:rsidRPr="00F2734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57C04" w:rsidRDefault="0012446D">
    <w:pPr>
      <w:pStyle w:val="ac"/>
    </w:pPr>
    <w:r>
      <w:rPr>
        <w:sz w:val="16"/>
        <w:szCs w:val="16"/>
      </w:rPr>
      <w:t>Протокол оценки не может быть частично или полностью воспроизведен без письменного разрешения испытательной лаборатории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612" w:rsidRDefault="00BC261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D5F" w:rsidRDefault="00BB1D5F" w:rsidP="0076042D">
      <w:pPr>
        <w:pStyle w:val="a9"/>
      </w:pPr>
      <w:r>
        <w:separator/>
      </w:r>
    </w:p>
  </w:footnote>
  <w:footnote w:type="continuationSeparator" w:id="0">
    <w:p w:rsidR="00BB1D5F" w:rsidRDefault="00BB1D5F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612" w:rsidRDefault="00BC2612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612" w:rsidRDefault="00BC2612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612" w:rsidRDefault="00BC2612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не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Служащие, МБОУ «Оленевская средняя школа», с. Оленевка, ул. Ленина, 39"/>
    <w:docVar w:name="class" w:val="3.1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7.09.2020"/>
    <w:docVar w:name="D_prikaz" w:val="17.09.2020"/>
    <w:docVar w:name="fac_name" w:val="Биологический"/>
    <w:docVar w:name="fac_name2" w:val="Биологический"/>
    <w:docVar w:name="facid" w:val="2"/>
    <w:docVar w:name="fact_adr" w:val="   "/>
    <w:docVar w:name="fill_date" w:val="26.11.2020"/>
    <w:docVar w:name="footer_num" w:val="Протокол № 10- Б - 2327/2020/СОУТ"/>
    <w:docVar w:name="form" w:val="2"/>
    <w:docVar w:name="hlp" w:val="3"/>
    <w:docVar w:name="izm_date" w:val="03.11.2020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Биологический: Проведение регулярных дезинфекций, проветривание, применение растворов обеззараживающих препаратов. "/>
    <w:docVar w:name="measures2" w:val="Снижение вероятности воздействия биофактора на организм работника. "/>
    <w:docVar w:name="N_dog" w:val="2327/2020/СОУТ"/>
    <w:docVar w:name="N_prikaz" w:val="277"/>
    <w:docVar w:name="num_doc" w:val="10- Б - 2327/2020/СОУТ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pers_guids" w:val="77E2AAB61B2B4490A3514C4F9E7829AD@184-544-112 73~507BA3E80F584F6BAA13FCE38DDBAB8F@114-413-554 14"/>
    <w:docVar w:name="pers_snils" w:val="77E2AAB61B2B4490A3514C4F9E7829AD@184-544-112 73~507BA3E80F584F6BAA13FCE38DDBAB8F@114-413-554 14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8FA14EA522A644ECAC82C99F5EE0442F"/>
    <w:docVar w:name="rm_id" w:val="10"/>
    <w:docVar w:name="rm_name" w:val=" Медицинская сестра "/>
    <w:docVar w:name="rm_number" w:val=" 10"/>
    <w:docVar w:name="si_guids" w:val=" "/>
    <w:docVar w:name="sign_date" w:val="26.11.2020"/>
    <w:docVar w:name="struct_info" w:val="    "/>
    <w:docVar w:name="template" w:val="bio_prg_sout.dot"/>
    <w:docVar w:name="test_date" w:val="   "/>
    <w:docVar w:name="timesmena" w:val="432"/>
    <w:docVar w:name="tools" w:val=" Не используются "/>
    <w:docVar w:name="version" w:val="51"/>
  </w:docVars>
  <w:rsids>
    <w:rsidRoot w:val="00BB1D5F"/>
    <w:rsid w:val="000000C9"/>
    <w:rsid w:val="00025683"/>
    <w:rsid w:val="00046815"/>
    <w:rsid w:val="0005566C"/>
    <w:rsid w:val="000A599F"/>
    <w:rsid w:val="000D1F5B"/>
    <w:rsid w:val="00110025"/>
    <w:rsid w:val="0012446D"/>
    <w:rsid w:val="001429B1"/>
    <w:rsid w:val="001607C8"/>
    <w:rsid w:val="00194213"/>
    <w:rsid w:val="001F4D8D"/>
    <w:rsid w:val="002102C0"/>
    <w:rsid w:val="00234932"/>
    <w:rsid w:val="002E55C6"/>
    <w:rsid w:val="002F7882"/>
    <w:rsid w:val="00305B2F"/>
    <w:rsid w:val="00367816"/>
    <w:rsid w:val="00377BEF"/>
    <w:rsid w:val="003876C3"/>
    <w:rsid w:val="003C24DB"/>
    <w:rsid w:val="0040104A"/>
    <w:rsid w:val="00402CAC"/>
    <w:rsid w:val="00444410"/>
    <w:rsid w:val="004A47AD"/>
    <w:rsid w:val="004C4DB2"/>
    <w:rsid w:val="004F4951"/>
    <w:rsid w:val="00506D53"/>
    <w:rsid w:val="00557C04"/>
    <w:rsid w:val="00563E94"/>
    <w:rsid w:val="00576095"/>
    <w:rsid w:val="005A3A36"/>
    <w:rsid w:val="005B466C"/>
    <w:rsid w:val="005B7FE8"/>
    <w:rsid w:val="005C0A9A"/>
    <w:rsid w:val="0069682B"/>
    <w:rsid w:val="006C28B3"/>
    <w:rsid w:val="007049EB"/>
    <w:rsid w:val="00710271"/>
    <w:rsid w:val="00717C9F"/>
    <w:rsid w:val="00745D40"/>
    <w:rsid w:val="007545C3"/>
    <w:rsid w:val="0076042D"/>
    <w:rsid w:val="007A4C5E"/>
    <w:rsid w:val="007D1852"/>
    <w:rsid w:val="007D2CEA"/>
    <w:rsid w:val="00845E63"/>
    <w:rsid w:val="00856A6F"/>
    <w:rsid w:val="00883461"/>
    <w:rsid w:val="008E68DE"/>
    <w:rsid w:val="00903F98"/>
    <w:rsid w:val="0090588D"/>
    <w:rsid w:val="0092778A"/>
    <w:rsid w:val="00967790"/>
    <w:rsid w:val="009A0939"/>
    <w:rsid w:val="00A12349"/>
    <w:rsid w:val="00A362C1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B1D5F"/>
    <w:rsid w:val="00BC2612"/>
    <w:rsid w:val="00BC2F3C"/>
    <w:rsid w:val="00BD3461"/>
    <w:rsid w:val="00C02721"/>
    <w:rsid w:val="00CE3307"/>
    <w:rsid w:val="00CF2E61"/>
    <w:rsid w:val="00D76DF8"/>
    <w:rsid w:val="00DB5302"/>
    <w:rsid w:val="00DD2355"/>
    <w:rsid w:val="00DD6B1F"/>
    <w:rsid w:val="00E124F4"/>
    <w:rsid w:val="00E36337"/>
    <w:rsid w:val="00EB72AD"/>
    <w:rsid w:val="00EC37A1"/>
    <w:rsid w:val="00EF3DC4"/>
    <w:rsid w:val="00F13D11"/>
    <w:rsid w:val="00F27347"/>
    <w:rsid w:val="00F76072"/>
    <w:rsid w:val="00FB001B"/>
    <w:rsid w:val="00FD0BA7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FBDF32E4-50AF-48A4-B6A3-04C9832BD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</Template>
  <TotalTime>0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2020-11-20T07:55:00Z</dcterms:created>
  <dcterms:modified xsi:type="dcterms:W3CDTF">2020-11-26T13:40:00Z</dcterms:modified>
</cp:coreProperties>
</file>